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369A8" w14:textId="2CB2E75C" w:rsidR="00BA00AB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CLESEBY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CLEASBY)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(d.1400-1)</w:t>
      </w:r>
    </w:p>
    <w:p w14:paraId="66627F0C" w14:textId="3A1B3219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405DC312" w14:textId="68116925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BA7F3" w14:textId="17670A9E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0F1441" w14:textId="1054B33C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Aug.1400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1C6CC516" w14:textId="561926DD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1DF4C4B4" w14:textId="2FFF2F0E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Jun.</w:t>
      </w: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BBCFD28" w14:textId="4C48D5E6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42C7D3" w14:textId="19F8B961" w:rsid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EC7BE7" w14:textId="6F7A2A6F" w:rsidR="0059734A" w:rsidRPr="0059734A" w:rsidRDefault="0059734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2021</w:t>
      </w:r>
    </w:p>
    <w:sectPr w:rsidR="0059734A" w:rsidRPr="005973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05267" w14:textId="77777777" w:rsidR="0059734A" w:rsidRDefault="0059734A" w:rsidP="009139A6">
      <w:r>
        <w:separator/>
      </w:r>
    </w:p>
  </w:endnote>
  <w:endnote w:type="continuationSeparator" w:id="0">
    <w:p w14:paraId="7D4EF6D3" w14:textId="77777777" w:rsidR="0059734A" w:rsidRDefault="005973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99F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24A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A92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926ED" w14:textId="77777777" w:rsidR="0059734A" w:rsidRDefault="0059734A" w:rsidP="009139A6">
      <w:r>
        <w:separator/>
      </w:r>
    </w:p>
  </w:footnote>
  <w:footnote w:type="continuationSeparator" w:id="0">
    <w:p w14:paraId="1915552F" w14:textId="77777777" w:rsidR="0059734A" w:rsidRDefault="005973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A24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8BD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49F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4A"/>
    <w:rsid w:val="000666E0"/>
    <w:rsid w:val="002510B7"/>
    <w:rsid w:val="0059734A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3E79F"/>
  <w15:chartTrackingRefBased/>
  <w15:docId w15:val="{D1685D4B-DB9B-4D3B-9CE3-F9700DC6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2021-03-09T20:34:00Z</dcterms:created>
  <dcterms:modified xsi:type="dcterms:W3CDTF">2021-03-09T20:39:00Z</dcterms:modified>
</cp:coreProperties>
</file>